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D405D" w14:textId="02D79EE2" w:rsidR="00BA00AB" w:rsidRDefault="00040C1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Matthew SWETENHAM</w:t>
      </w:r>
      <w:r>
        <w:rPr>
          <w:rFonts w:ascii="Times New Roman" w:hAnsi="Times New Roman" w:cs="Times New Roman"/>
          <w:sz w:val="24"/>
          <w:szCs w:val="24"/>
        </w:rPr>
        <w:t xml:space="preserve">      (fl.1411)</w:t>
      </w:r>
    </w:p>
    <w:p w14:paraId="24F6F3FC" w14:textId="30FAC0A6" w:rsidR="00040C1E" w:rsidRDefault="00040C1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BD7055" w14:textId="648B200E" w:rsidR="00040C1E" w:rsidRDefault="00040C1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59953F" w14:textId="684B6555" w:rsidR="00040C1E" w:rsidRDefault="00040C1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Dec.1411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Northamptonshire.</w:t>
      </w:r>
    </w:p>
    <w:p w14:paraId="2F7B4A31" w14:textId="4A89E32F" w:rsidR="00040C1E" w:rsidRDefault="00040C1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p.221)</w:t>
      </w:r>
    </w:p>
    <w:p w14:paraId="26DD5AB7" w14:textId="14EDF3C0" w:rsidR="00040C1E" w:rsidRDefault="00040C1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ACDB5B" w14:textId="0D67D3EE" w:rsidR="00040C1E" w:rsidRDefault="00040C1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3A08D5" w14:textId="70CDDE89" w:rsidR="00040C1E" w:rsidRPr="00040C1E" w:rsidRDefault="00040C1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July 2021</w:t>
      </w:r>
    </w:p>
    <w:sectPr w:rsidR="00040C1E" w:rsidRPr="00040C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5C9F5" w14:textId="77777777" w:rsidR="00040C1E" w:rsidRDefault="00040C1E" w:rsidP="009139A6">
      <w:r>
        <w:separator/>
      </w:r>
    </w:p>
  </w:endnote>
  <w:endnote w:type="continuationSeparator" w:id="0">
    <w:p w14:paraId="14153527" w14:textId="77777777" w:rsidR="00040C1E" w:rsidRDefault="00040C1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92F8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6FC6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C2D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B098E" w14:textId="77777777" w:rsidR="00040C1E" w:rsidRDefault="00040C1E" w:rsidP="009139A6">
      <w:r>
        <w:separator/>
      </w:r>
    </w:p>
  </w:footnote>
  <w:footnote w:type="continuationSeparator" w:id="0">
    <w:p w14:paraId="2A93D19C" w14:textId="77777777" w:rsidR="00040C1E" w:rsidRDefault="00040C1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032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C33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54A9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E"/>
    <w:rsid w:val="00040C1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9A27F"/>
  <w15:chartTrackingRefBased/>
  <w15:docId w15:val="{4E7FF429-7BFF-4A73-98D4-AAD8DEA86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2021-07-08T20:15:00Z</dcterms:created>
  <dcterms:modified xsi:type="dcterms:W3CDTF">2021-07-08T20:17:00Z</dcterms:modified>
</cp:coreProperties>
</file>